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2850" w14:textId="77777777" w:rsidR="00C4271F" w:rsidRDefault="00C4271F" w:rsidP="00C427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KIRTON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26D7535D" w14:textId="77777777" w:rsidR="00C4271F" w:rsidRDefault="00C4271F" w:rsidP="00C427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Brasier.</w:t>
      </w:r>
    </w:p>
    <w:p w14:paraId="2DA5E982" w14:textId="77777777" w:rsidR="00C4271F" w:rsidRDefault="00C4271F" w:rsidP="00C4271F">
      <w:pPr>
        <w:pStyle w:val="NoSpacing"/>
        <w:rPr>
          <w:rFonts w:cs="Times New Roman"/>
          <w:szCs w:val="24"/>
        </w:rPr>
      </w:pPr>
    </w:p>
    <w:p w14:paraId="50FBE815" w14:textId="77777777" w:rsidR="00C4271F" w:rsidRDefault="00C4271F" w:rsidP="00C4271F">
      <w:pPr>
        <w:pStyle w:val="NoSpacing"/>
        <w:rPr>
          <w:rFonts w:cs="Times New Roman"/>
          <w:szCs w:val="24"/>
        </w:rPr>
      </w:pPr>
    </w:p>
    <w:p w14:paraId="6B034EE2" w14:textId="77777777" w:rsidR="00C4271F" w:rsidRDefault="00C4271F" w:rsidP="00C427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>He made a plaint of debt against Thomas Couper of Boston, brasier(q.v.).</w:t>
      </w:r>
    </w:p>
    <w:p w14:paraId="78F62B76" w14:textId="77777777" w:rsidR="00C4271F" w:rsidRDefault="00C4271F" w:rsidP="00C427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16EE3559" w14:textId="77777777" w:rsidR="00C4271F" w:rsidRDefault="00C4271F" w:rsidP="00C4271F">
      <w:pPr>
        <w:pStyle w:val="NoSpacing"/>
        <w:rPr>
          <w:rFonts w:cs="Times New Roman"/>
          <w:szCs w:val="24"/>
        </w:rPr>
      </w:pPr>
    </w:p>
    <w:p w14:paraId="4B8144F7" w14:textId="77777777" w:rsidR="00C4271F" w:rsidRDefault="00C4271F" w:rsidP="00C4271F">
      <w:pPr>
        <w:pStyle w:val="NoSpacing"/>
        <w:rPr>
          <w:rFonts w:cs="Times New Roman"/>
          <w:szCs w:val="24"/>
        </w:rPr>
      </w:pPr>
    </w:p>
    <w:p w14:paraId="393F82F6" w14:textId="77777777" w:rsidR="00C4271F" w:rsidRDefault="00C4271F" w:rsidP="00C427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2023</w:t>
      </w:r>
    </w:p>
    <w:p w14:paraId="36FDBF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A6158" w14:textId="77777777" w:rsidR="00C4271F" w:rsidRDefault="00C4271F" w:rsidP="009139A6">
      <w:r>
        <w:separator/>
      </w:r>
    </w:p>
  </w:endnote>
  <w:endnote w:type="continuationSeparator" w:id="0">
    <w:p w14:paraId="4CE77BB4" w14:textId="77777777" w:rsidR="00C4271F" w:rsidRDefault="00C427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845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3A7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C95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53886" w14:textId="77777777" w:rsidR="00C4271F" w:rsidRDefault="00C4271F" w:rsidP="009139A6">
      <w:r>
        <w:separator/>
      </w:r>
    </w:p>
  </w:footnote>
  <w:footnote w:type="continuationSeparator" w:id="0">
    <w:p w14:paraId="1370DA05" w14:textId="77777777" w:rsidR="00C4271F" w:rsidRDefault="00C427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73F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56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69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4271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F52E0"/>
  <w15:chartTrackingRefBased/>
  <w15:docId w15:val="{E6EE00A9-8CAA-4270-8BB6-6F762BA0D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427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2023-06-17T10:55:00Z</dcterms:created>
  <dcterms:modified xsi:type="dcterms:W3CDTF">2023-06-17T10:56:00Z</dcterms:modified>
</cp:coreProperties>
</file>